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03575" w14:textId="77777777" w:rsidR="00FD5F91" w:rsidRDefault="009C108C" w:rsidP="00FD5F91">
      <w:pPr>
        <w:pStyle w:val="NormalBold"/>
        <w:jc w:val="center"/>
        <w:rPr>
          <w:sz w:val="28"/>
          <w:szCs w:val="28"/>
        </w:rPr>
      </w:pPr>
      <w:r>
        <w:pict w14:anchorId="05CA82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 w:rsidR="00FD5F91">
        <w:rPr>
          <w:sz w:val="28"/>
          <w:szCs w:val="28"/>
        </w:rPr>
        <w:t>OCR Level 1 in IT User Skills ITQ</w:t>
      </w:r>
    </w:p>
    <w:p w14:paraId="550FA13E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53A9BC43" w14:textId="77777777" w:rsidR="004E444C" w:rsidRPr="006062B0" w:rsidRDefault="004E444C" w:rsidP="004E444C">
      <w:pPr>
        <w:pStyle w:val="NormalBold"/>
        <w:jc w:val="center"/>
        <w:rPr>
          <w:sz w:val="28"/>
          <w:szCs w:val="28"/>
        </w:rPr>
      </w:pPr>
      <w:r w:rsidRPr="006062B0">
        <w:rPr>
          <w:sz w:val="28"/>
          <w:szCs w:val="28"/>
        </w:rPr>
        <w:t>Unit 18: Database Software Level 1 (Credit Value 3)</w:t>
      </w:r>
    </w:p>
    <w:p w14:paraId="31A83008" w14:textId="77777777" w:rsidR="00686F7D" w:rsidRPr="00EA5EAC" w:rsidRDefault="00686F7D" w:rsidP="00DD15CB">
      <w:pPr>
        <w:pStyle w:val="NormalBold"/>
        <w:jc w:val="center"/>
        <w:rPr>
          <w:sz w:val="28"/>
          <w:szCs w:val="28"/>
        </w:rPr>
      </w:pPr>
    </w:p>
    <w:p w14:paraId="1C4766A5" w14:textId="77777777" w:rsidR="00CF0CC0" w:rsidRDefault="00CF0CC0" w:rsidP="00CF0CC0">
      <w:pPr>
        <w:rPr>
          <w:bCs/>
          <w:sz w:val="16"/>
        </w:rPr>
      </w:pPr>
    </w:p>
    <w:p w14:paraId="7A398335" w14:textId="77777777" w:rsidR="00EA5EAC" w:rsidRDefault="00EA5EAC" w:rsidP="00CF0CC0">
      <w:pPr>
        <w:rPr>
          <w:bCs/>
          <w:sz w:val="16"/>
        </w:rPr>
      </w:pPr>
    </w:p>
    <w:p w14:paraId="0B6B7C19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78104A" w14:paraId="05681801" w14:textId="77777777" w:rsidTr="0078104A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77AA" w14:textId="77777777" w:rsidR="00EF4ABA" w:rsidRPr="0041367E" w:rsidRDefault="00EF4ABA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41367E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5EF9185" w14:textId="77777777" w:rsidR="00EF4ABA" w:rsidRPr="0041367E" w:rsidRDefault="00FD5F91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0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7036" w14:textId="77777777" w:rsidR="00EF4ABA" w:rsidRPr="0041367E" w:rsidRDefault="00EF4ABA" w:rsidP="0078104A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399BD" w14:textId="77777777" w:rsidR="00EF4ABA" w:rsidRPr="0041367E" w:rsidRDefault="00EF4ABA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41367E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FFDC47F" w14:textId="77777777" w:rsidR="00EF4ABA" w:rsidRPr="0078104A" w:rsidRDefault="00FD5F91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56D8601" w14:textId="77777777" w:rsidR="00CF0CC0" w:rsidRDefault="00CF0CC0" w:rsidP="00CF0CC0">
      <w:pPr>
        <w:pStyle w:val="Normal1"/>
      </w:pPr>
    </w:p>
    <w:p w14:paraId="55BA8B36" w14:textId="77777777" w:rsidR="0090659A" w:rsidRDefault="0090659A" w:rsidP="00CF0CC0">
      <w:pPr>
        <w:pStyle w:val="Normal1"/>
        <w:rPr>
          <w:sz w:val="24"/>
        </w:rPr>
        <w:sectPr w:rsidR="0090659A" w:rsidSect="00681AD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707B6EF4" w14:textId="77777777" w:rsidR="00CF0846" w:rsidRDefault="00CF0846" w:rsidP="00AB3599">
      <w:pPr>
        <w:pStyle w:val="Normal1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4A5C8CC3" w14:textId="77777777" w:rsidR="00CF0846" w:rsidRDefault="00CF0846" w:rsidP="00AB3599">
      <w:pPr>
        <w:pStyle w:val="Normal1"/>
      </w:pPr>
    </w:p>
    <w:p w14:paraId="5B90F413" w14:textId="77777777" w:rsidR="00CF0846" w:rsidRDefault="00CF0846" w:rsidP="00AB3599">
      <w:pPr>
        <w:pStyle w:val="Normal1"/>
      </w:pPr>
      <w:r>
        <w:t xml:space="preserve">Centre assessors </w:t>
      </w:r>
      <w:r>
        <w:rPr>
          <w:b/>
        </w:rPr>
        <w:t>must</w:t>
      </w:r>
      <w:r>
        <w:t xml:space="preserve"> assess the candidate’s work prior to submission.</w:t>
      </w:r>
    </w:p>
    <w:p w14:paraId="62F05192" w14:textId="77777777" w:rsidR="00CF0846" w:rsidRDefault="00CF0846" w:rsidP="00AB3599">
      <w:pPr>
        <w:pStyle w:val="Normal1"/>
      </w:pPr>
    </w:p>
    <w:p w14:paraId="3876319F" w14:textId="77777777" w:rsidR="00CF0846" w:rsidRDefault="00CF0846" w:rsidP="00AB3599">
      <w:pPr>
        <w:pStyle w:val="Normal1"/>
      </w:pPr>
      <w:r>
        <w:t>Only units that have been achieved should be submitted for moderation.</w:t>
      </w:r>
    </w:p>
    <w:p w14:paraId="295A6399" w14:textId="77777777" w:rsidR="00CF0846" w:rsidRDefault="00CF0846" w:rsidP="00AB3599">
      <w:pPr>
        <w:pStyle w:val="Normal1"/>
      </w:pPr>
    </w:p>
    <w:p w14:paraId="0BABBF53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56D7855A" w14:textId="77777777" w:rsidR="00CF0846" w:rsidRPr="00D70932" w:rsidRDefault="00CF0846" w:rsidP="00CF0846"/>
    <w:p w14:paraId="2523C25C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3C2504">
        <w:rPr>
          <w:b/>
          <w:bCs/>
          <w:sz w:val="22"/>
          <w:szCs w:val="22"/>
        </w:rPr>
        <w:t>(</w:t>
      </w:r>
      <w:r w:rsidRPr="00CF439B">
        <w:rPr>
          <w:b/>
          <w:bCs/>
          <w:i/>
          <w:sz w:val="22"/>
          <w:szCs w:val="22"/>
        </w:rPr>
        <w:t>in bold</w:t>
      </w:r>
      <w:r w:rsidR="00913555" w:rsidRPr="00CF439B">
        <w:rPr>
          <w:b/>
          <w:bCs/>
          <w:i/>
          <w:sz w:val="22"/>
          <w:szCs w:val="22"/>
        </w:rPr>
        <w:t xml:space="preserve"> italics</w:t>
      </w:r>
      <w:r w:rsidRPr="003C2504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67E41624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3432514C" w14:textId="77777777" w:rsidR="00CF0CC0" w:rsidRPr="001C4E7B" w:rsidRDefault="00030280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199F6BEC" w14:textId="77777777" w:rsidTr="00A3241A">
        <w:trPr>
          <w:trHeight w:val="552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65B1DF" w14:textId="77777777" w:rsidR="00461787" w:rsidRPr="00CF439B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CF439B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6562A6" w14:textId="77777777" w:rsidR="00461787" w:rsidRPr="00CF439B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CF439B">
              <w:rPr>
                <w:b/>
                <w:sz w:val="22"/>
                <w:szCs w:val="22"/>
              </w:rPr>
              <w:t>Evidence</w:t>
            </w:r>
            <w:r w:rsidRPr="00CF439B">
              <w:rPr>
                <w:b/>
                <w:i/>
                <w:sz w:val="22"/>
                <w:szCs w:val="22"/>
              </w:rPr>
              <w:t xml:space="preserve"> </w:t>
            </w:r>
            <w:r w:rsidRPr="00CF439B">
              <w:rPr>
                <w:b/>
                <w:sz w:val="22"/>
                <w:szCs w:val="22"/>
              </w:rPr>
              <w:t>Requirements</w:t>
            </w:r>
            <w:r w:rsidRPr="00CF439B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55863B57" w14:textId="77777777" w:rsidR="00461787" w:rsidRPr="00CF439B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CF439B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A2009E" w14:paraId="32CFAF59" w14:textId="77777777" w:rsidTr="001515FB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051E" w14:textId="77777777" w:rsidR="00A2009E" w:rsidRPr="00AB3599" w:rsidRDefault="00A2009E" w:rsidP="002D2792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 w:rsidRPr="00AB3599">
              <w:rPr>
                <w:rFonts w:cs="Arial"/>
                <w:lang w:val="en-GB"/>
              </w:rPr>
              <w:t xml:space="preserve">A1 </w:t>
            </w:r>
            <w:r w:rsidR="00AB3599">
              <w:rPr>
                <w:rFonts w:cs="Arial"/>
                <w:lang w:val="en-GB"/>
              </w:rPr>
              <w:tab/>
            </w:r>
            <w:r w:rsidRPr="00AB3599">
              <w:rPr>
                <w:rFonts w:cs="Arial"/>
                <w:lang w:val="en-GB"/>
              </w:rPr>
              <w:t>Enter, edit and organise structured information in a database.</w:t>
            </w:r>
          </w:p>
          <w:p w14:paraId="465D1535" w14:textId="77777777" w:rsidR="00A2009E" w:rsidRPr="00AB3599" w:rsidRDefault="00A2009E" w:rsidP="002D2792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A1.1 </w:t>
            </w:r>
            <w:r w:rsidR="00AB359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Identify the main components of a database </w:t>
            </w:r>
          </w:p>
          <w:p w14:paraId="7C036CC4" w14:textId="77777777" w:rsidR="00A2009E" w:rsidRPr="00AB3599" w:rsidRDefault="00A2009E" w:rsidP="002D2792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A1.2 </w:t>
            </w:r>
            <w:r w:rsidR="00AB359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Create a database table for a purpose using specified fields </w:t>
            </w:r>
          </w:p>
          <w:p w14:paraId="2A70853A" w14:textId="77777777" w:rsidR="00A2009E" w:rsidRPr="00AB3599" w:rsidRDefault="00A2009E" w:rsidP="002D2792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b/>
                <w:bCs/>
                <w:sz w:val="21"/>
                <w:szCs w:val="21"/>
              </w:rPr>
            </w:pP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A1.3 </w:t>
            </w:r>
            <w:r w:rsidR="00AB359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Enter structured data into records to meet requirements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DCCF" w14:textId="77777777" w:rsidR="00A2009E" w:rsidRPr="00AB3599" w:rsidRDefault="003C2504" w:rsidP="00AB3599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AB3599">
              <w:rPr>
                <w:sz w:val="22"/>
                <w:szCs w:val="22"/>
              </w:rPr>
              <w:t>A1.1,</w:t>
            </w:r>
            <w:r w:rsidR="00AB3599">
              <w:rPr>
                <w:sz w:val="22"/>
                <w:szCs w:val="22"/>
              </w:rPr>
              <w:t xml:space="preserve"> </w:t>
            </w:r>
            <w:r w:rsidR="00A2009E" w:rsidRPr="00AB3599">
              <w:rPr>
                <w:sz w:val="22"/>
                <w:szCs w:val="22"/>
              </w:rPr>
              <w:t>1.2 &amp; 1.3</w:t>
            </w:r>
            <w:r w:rsidR="002D2792">
              <w:rPr>
                <w:sz w:val="22"/>
                <w:szCs w:val="22"/>
              </w:rPr>
              <w:t xml:space="preserve"> </w:t>
            </w:r>
            <w:r w:rsidR="00A2009E" w:rsidRPr="00AB3599">
              <w:rPr>
                <w:sz w:val="22"/>
                <w:szCs w:val="22"/>
              </w:rPr>
              <w:t xml:space="preserve"> Create a database with a minimum of seven fields, including one currency/numeric field and one date field.  Enter at least 15 records.</w:t>
            </w:r>
          </w:p>
          <w:p w14:paraId="442AC9C4" w14:textId="77777777" w:rsidR="00A2009E" w:rsidRPr="0032112F" w:rsidRDefault="00A2009E" w:rsidP="00730859"/>
          <w:p w14:paraId="388B3281" w14:textId="77777777" w:rsidR="00A2009E" w:rsidRPr="00913555" w:rsidRDefault="00A2009E" w:rsidP="00A2009E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AB3599">
              <w:rPr>
                <w:b/>
                <w:sz w:val="20"/>
              </w:rPr>
              <w:t>Examples:</w:t>
            </w:r>
            <w:r w:rsidRPr="00AB3599">
              <w:rPr>
                <w:sz w:val="20"/>
              </w:rPr>
              <w:t xml:space="preserve">  Database components: what types of information are stored: tables, forms, queries, reports.  Enter structured data: tables; fields, records; use of data entry form; create new record; add record to table.  Field characteristics: data type, field name, field size, format, validation; primary key.</w:t>
            </w:r>
            <w:r w:rsidRPr="00913555">
              <w:rPr>
                <w:sz w:val="20"/>
              </w:rPr>
              <w:t xml:space="preserve">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D5195" w14:textId="77777777" w:rsidR="00A2009E" w:rsidRPr="003F1383" w:rsidRDefault="00FD5F91" w:rsidP="003F1383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2009E" w14:paraId="5848A367" w14:textId="77777777" w:rsidTr="001515FB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CA96" w14:textId="77777777" w:rsidR="00A2009E" w:rsidRPr="00AB3599" w:rsidRDefault="00A2009E" w:rsidP="002D2792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A1.4 </w:t>
            </w:r>
            <w:r w:rsidR="00AB359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Locate and amend data records </w:t>
            </w:r>
          </w:p>
          <w:p w14:paraId="2216D3DB" w14:textId="77777777" w:rsidR="00A2009E" w:rsidRPr="00AB3599" w:rsidRDefault="00A2009E" w:rsidP="002D2792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A1.5 </w:t>
            </w:r>
            <w:r w:rsidR="00AB359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Respond appropriately to data entry error messages </w:t>
            </w:r>
          </w:p>
          <w:p w14:paraId="60CA3998" w14:textId="77777777" w:rsidR="00A2009E" w:rsidRPr="00AB3599" w:rsidRDefault="00A2009E" w:rsidP="002D2792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sz w:val="21"/>
                <w:szCs w:val="21"/>
              </w:rPr>
            </w:pP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A1.6 </w:t>
            </w:r>
            <w:r w:rsidR="00AB359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Check data meets needs, using IT tools and making corrections as necessary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6F88" w14:textId="77777777" w:rsidR="00A2009E" w:rsidRPr="00AB3599" w:rsidRDefault="00AB3599" w:rsidP="00AB3599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A1.4, </w:t>
            </w:r>
            <w:r w:rsidR="00A2009E" w:rsidRPr="00AB3599">
              <w:rPr>
                <w:sz w:val="22"/>
                <w:szCs w:val="22"/>
              </w:rPr>
              <w:t>1.5 &amp; 1.6</w:t>
            </w:r>
            <w:r w:rsidR="002D2792">
              <w:rPr>
                <w:sz w:val="22"/>
                <w:szCs w:val="22"/>
              </w:rPr>
              <w:t xml:space="preserve"> </w:t>
            </w:r>
            <w:r w:rsidR="00A2009E" w:rsidRPr="00AB3599">
              <w:rPr>
                <w:sz w:val="22"/>
                <w:szCs w:val="22"/>
              </w:rPr>
              <w:t xml:space="preserve"> Give evidence of a minimum of five alterations to records of which there should be one deletion and two records added.  Ensure all data is correct and consistent.</w:t>
            </w:r>
          </w:p>
          <w:p w14:paraId="1693A327" w14:textId="77777777" w:rsidR="00A2009E" w:rsidRPr="0032112F" w:rsidRDefault="00A2009E" w:rsidP="00A2009E">
            <w:pPr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</w:p>
          <w:p w14:paraId="38E6D47A" w14:textId="77777777" w:rsidR="00A2009E" w:rsidRPr="00913555" w:rsidRDefault="00A2009E" w:rsidP="00A2009E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AB3599">
              <w:rPr>
                <w:b/>
                <w:sz w:val="20"/>
              </w:rPr>
              <w:t>Examples:</w:t>
            </w:r>
            <w:r w:rsidRPr="00AB3599">
              <w:rPr>
                <w:sz w:val="20"/>
              </w:rPr>
              <w:t xml:space="preserve">  Locate and </w:t>
            </w:r>
            <w:proofErr w:type="gramStart"/>
            <w:r w:rsidRPr="00AB3599">
              <w:rPr>
                <w:sz w:val="20"/>
              </w:rPr>
              <w:t>amend:</w:t>
            </w:r>
            <w:proofErr w:type="gramEnd"/>
            <w:r w:rsidRPr="00AB3599">
              <w:rPr>
                <w:sz w:val="20"/>
              </w:rPr>
              <w:t xml:space="preserve"> find, search and replace; edit record, sort; use wildcards.  Data entry errors: due to field size, data type, validation checks; duplicate records; format; using help.  Check data: spell check, format, accuracy, consistency.</w:t>
            </w:r>
            <w:r w:rsidRPr="00913555">
              <w:rPr>
                <w:i/>
                <w:sz w:val="20"/>
              </w:rPr>
              <w:t xml:space="preserve"> 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226D6" w14:textId="77777777" w:rsidR="00A2009E" w:rsidRPr="003F1383" w:rsidRDefault="00FD5F91" w:rsidP="003F1383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5B18114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35B1D43A" w14:textId="77777777" w:rsidR="00283DAA" w:rsidRPr="001C4E7B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p w14:paraId="02278792" w14:textId="77777777" w:rsidR="007D5D7B" w:rsidRPr="001C4E7B" w:rsidRDefault="003F6221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709FC00E" w14:textId="77777777" w:rsidTr="00A3241A">
        <w:trPr>
          <w:trHeight w:val="552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1889EFE" w14:textId="77777777" w:rsidR="00A671DF" w:rsidRPr="00CF439B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CF439B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483D89" w14:textId="77777777" w:rsidR="00A671DF" w:rsidRPr="00CF439B" w:rsidRDefault="00A671DF" w:rsidP="00E85712">
            <w:pPr>
              <w:rPr>
                <w:b/>
                <w:sz w:val="22"/>
                <w:szCs w:val="22"/>
              </w:rPr>
            </w:pPr>
            <w:r w:rsidRPr="00CF439B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B6D7149" w14:textId="77777777" w:rsidR="00A671DF" w:rsidRPr="00CF439B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CF439B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A2009E" w14:paraId="110761BF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3B97BE51" w14:textId="77777777" w:rsidR="00A2009E" w:rsidRPr="00AB3599" w:rsidRDefault="00A2009E" w:rsidP="002D2792">
            <w:pPr>
              <w:pStyle w:val="criteria1"/>
              <w:framePr w:hSpace="0" w:wrap="auto" w:vAnchor="margin" w:hAnchor="text" w:xAlign="left" w:yAlign="inline"/>
              <w:spacing w:before="40"/>
              <w:ind w:left="567" w:hanging="567"/>
              <w:rPr>
                <w:rFonts w:cs="Arial"/>
                <w:lang w:val="en-GB"/>
              </w:rPr>
            </w:pPr>
            <w:r w:rsidRPr="00AB3599">
              <w:rPr>
                <w:rFonts w:cs="Arial"/>
                <w:lang w:val="en-GB"/>
              </w:rPr>
              <w:t xml:space="preserve">A2 </w:t>
            </w:r>
            <w:r w:rsidR="00AB3599">
              <w:rPr>
                <w:rFonts w:cs="Arial"/>
                <w:lang w:val="en-GB"/>
              </w:rPr>
              <w:tab/>
            </w:r>
            <w:r w:rsidRPr="00AB3599">
              <w:rPr>
                <w:rFonts w:cs="Arial"/>
                <w:lang w:val="en-GB"/>
              </w:rPr>
              <w:t>Use database software tools to extract information and produce reports.</w:t>
            </w:r>
          </w:p>
          <w:p w14:paraId="476CEC30" w14:textId="77777777" w:rsidR="00A2009E" w:rsidRPr="00AB3599" w:rsidRDefault="00A2009E" w:rsidP="00AB3599">
            <w:pPr>
              <w:pStyle w:val="Normal1"/>
              <w:ind w:left="567" w:hanging="567"/>
              <w:rPr>
                <w:rFonts w:cs="Arial"/>
                <w:b/>
                <w:bCs/>
                <w:sz w:val="21"/>
                <w:szCs w:val="21"/>
                <w:lang w:val="en-GB" w:eastAsia="en-US"/>
              </w:rPr>
            </w:pPr>
          </w:p>
          <w:p w14:paraId="38ADC135" w14:textId="77777777" w:rsidR="00A2009E" w:rsidRPr="00AB3599" w:rsidRDefault="00AB3599" w:rsidP="002D2792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A2.1 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I</w:t>
            </w:r>
            <w:r w:rsidR="00A2009E"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dentify queries which meet information requirements </w:t>
            </w:r>
          </w:p>
          <w:p w14:paraId="7CD9EAF0" w14:textId="77777777" w:rsidR="00A2009E" w:rsidRPr="00AB3599" w:rsidRDefault="00A2009E" w:rsidP="002D2792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b/>
                <w:bCs/>
                <w:sz w:val="21"/>
                <w:szCs w:val="21"/>
              </w:rPr>
            </w:pP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A2.2 </w:t>
            </w:r>
            <w:r w:rsidR="00AB359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Run simple database queries 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4F16ED7A" w14:textId="77777777" w:rsidR="00A2009E" w:rsidRPr="00AB3599" w:rsidRDefault="00A2009E" w:rsidP="00AB3599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AB3599">
              <w:rPr>
                <w:sz w:val="22"/>
                <w:szCs w:val="22"/>
              </w:rPr>
              <w:t xml:space="preserve">A2.1 &amp; 2.2 </w:t>
            </w:r>
            <w:r w:rsidR="002D2792">
              <w:rPr>
                <w:sz w:val="22"/>
                <w:szCs w:val="22"/>
              </w:rPr>
              <w:t xml:space="preserve"> </w:t>
            </w:r>
            <w:r w:rsidRPr="00AB3599">
              <w:rPr>
                <w:sz w:val="22"/>
                <w:szCs w:val="22"/>
              </w:rPr>
              <w:t xml:space="preserve">Give evidence of a minimum of two queries using different criteria in each; one criterion should be using a date/currency/number. </w:t>
            </w:r>
          </w:p>
          <w:p w14:paraId="3DA13790" w14:textId="77777777" w:rsidR="00A2009E" w:rsidRPr="00913555" w:rsidRDefault="00A2009E" w:rsidP="00730859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  <w:p w14:paraId="6CDD6BC6" w14:textId="77777777" w:rsidR="00A2009E" w:rsidRPr="0032112F" w:rsidRDefault="00A2009E" w:rsidP="00A2009E">
            <w:pPr>
              <w:widowControl w:val="0"/>
              <w:autoSpaceDE w:val="0"/>
              <w:autoSpaceDN w:val="0"/>
              <w:adjustRightInd w:val="0"/>
            </w:pPr>
            <w:r w:rsidRPr="00AB3599">
              <w:rPr>
                <w:b/>
                <w:sz w:val="20"/>
              </w:rPr>
              <w:t>Examples:</w:t>
            </w:r>
            <w:r w:rsidRPr="00AB3599">
              <w:rPr>
                <w:sz w:val="20"/>
              </w:rPr>
              <w:t xml:space="preserve">  Database queries: alphanumeric sort, filter, single criteria, standard queries</w:t>
            </w:r>
            <w:r w:rsidR="00927152" w:rsidRPr="00AB3599">
              <w:rPr>
                <w:sz w:val="20"/>
              </w:rPr>
              <w:t>, greater than, less than</w:t>
            </w:r>
            <w:r w:rsidRPr="00AB3599">
              <w:rPr>
                <w:sz w:val="20"/>
              </w:rPr>
              <w:t>.</w:t>
            </w:r>
            <w:r w:rsidRPr="0032112F">
              <w:rPr>
                <w:i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057C6A51" w14:textId="77777777" w:rsidR="00A2009E" w:rsidRPr="00F40640" w:rsidRDefault="00FD5F91" w:rsidP="00F40640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2009E" w14:paraId="72D061B7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633D9854" w14:textId="77777777" w:rsidR="00A2009E" w:rsidRPr="00AB3599" w:rsidRDefault="00A2009E" w:rsidP="002D2792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A2.3 </w:t>
            </w:r>
            <w:r w:rsidR="00AB359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Identify reports which meet information requirements </w:t>
            </w:r>
          </w:p>
          <w:p w14:paraId="4D09B458" w14:textId="77777777" w:rsidR="00A2009E" w:rsidRPr="00AB3599" w:rsidRDefault="00A2009E" w:rsidP="002D2792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A2.4 </w:t>
            </w:r>
            <w:r w:rsidR="00AB3599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AB3599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Generate and print pre-defined database reports </w:t>
            </w:r>
          </w:p>
          <w:p w14:paraId="0858680B" w14:textId="77777777" w:rsidR="00A2009E" w:rsidRPr="00AB3599" w:rsidRDefault="00A2009E" w:rsidP="00AB3599">
            <w:pPr>
              <w:pStyle w:val="criteria1"/>
              <w:framePr w:hSpace="0" w:wrap="auto" w:vAnchor="margin" w:hAnchor="text" w:xAlign="left" w:yAlign="inline"/>
              <w:ind w:left="567" w:hanging="567"/>
              <w:rPr>
                <w:rFonts w:cs="Arial"/>
                <w:bCs/>
                <w:sz w:val="21"/>
                <w:szCs w:val="21"/>
                <w:lang w:val="en-GB"/>
              </w:rPr>
            </w:pP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429C19D4" w14:textId="77777777" w:rsidR="00A2009E" w:rsidRPr="00AB3599" w:rsidRDefault="00A2009E" w:rsidP="00AB3599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AB3599">
              <w:rPr>
                <w:sz w:val="22"/>
                <w:szCs w:val="22"/>
              </w:rPr>
              <w:t>A2.3 &amp; 2.4</w:t>
            </w:r>
            <w:r w:rsidR="002D2792">
              <w:rPr>
                <w:sz w:val="22"/>
                <w:szCs w:val="22"/>
              </w:rPr>
              <w:t xml:space="preserve"> </w:t>
            </w:r>
            <w:r w:rsidRPr="00AB3599">
              <w:rPr>
                <w:sz w:val="22"/>
                <w:szCs w:val="22"/>
              </w:rPr>
              <w:t xml:space="preserve"> Choose information to create a report, using the original table or query.  A minimum of five fields should be used, using the default settings, ensuring that all information can be seen.  </w:t>
            </w:r>
          </w:p>
          <w:p w14:paraId="7997BDD1" w14:textId="77777777" w:rsidR="00A2009E" w:rsidRPr="00913555" w:rsidRDefault="00A2009E" w:rsidP="00730859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</w:p>
          <w:p w14:paraId="4D59F908" w14:textId="77777777" w:rsidR="00A2009E" w:rsidRPr="00AB3599" w:rsidRDefault="00A2009E" w:rsidP="00A2009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B3599">
              <w:rPr>
                <w:b/>
                <w:sz w:val="20"/>
              </w:rPr>
              <w:t>Examples:</w:t>
            </w:r>
            <w:r w:rsidRPr="00AB3599">
              <w:rPr>
                <w:sz w:val="20"/>
              </w:rPr>
              <w:t xml:space="preserve">  Database reports: using menus, wizards or shortcuts.</w:t>
            </w:r>
            <w:r w:rsidRPr="00AB3599">
              <w:rPr>
                <w:b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0FB3765C" w14:textId="77777777" w:rsidR="00A2009E" w:rsidRPr="00F40640" w:rsidRDefault="00FD5F91" w:rsidP="00F40640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F418F75" w14:textId="77777777" w:rsidR="00640664" w:rsidRPr="00AB3599" w:rsidRDefault="00640664" w:rsidP="00640664">
      <w:pPr>
        <w:rPr>
          <w:b/>
          <w:bCs/>
          <w:sz w:val="22"/>
          <w:szCs w:val="22"/>
        </w:rPr>
      </w:pPr>
      <w:r w:rsidRPr="00AB3599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51295D96" w14:textId="77777777" w:rsidR="00640664" w:rsidRPr="00AB3599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510D572E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8146A" w14:textId="77777777" w:rsidR="00640664" w:rsidRPr="0041367E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41367E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A3406F0" w14:textId="77777777" w:rsidR="00640664" w:rsidRPr="0041367E" w:rsidRDefault="00FD5F91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B1CA0" w14:textId="77777777" w:rsidR="00640664" w:rsidRPr="0041367E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41367E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485EE21" w14:textId="77777777" w:rsidR="00640664" w:rsidRPr="0078104A" w:rsidRDefault="00FD5F91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4EEA129B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66ED5" w14:textId="77777777" w:rsidR="00640664" w:rsidRPr="0041367E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41367E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866A32A" w14:textId="77777777" w:rsidR="00640664" w:rsidRPr="0041367E" w:rsidRDefault="00FD5F91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E6E88" w14:textId="77777777" w:rsidR="00640664" w:rsidRPr="0041367E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41367E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7331CF2" w14:textId="77777777" w:rsidR="00640664" w:rsidRPr="0078104A" w:rsidRDefault="00FD5F91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4D8A1F9" w14:textId="77777777" w:rsidR="00640664" w:rsidRDefault="00640664" w:rsidP="000367A7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5F61A7" w14:textId="77777777" w:rsidR="00D228D8" w:rsidRDefault="00D228D8">
      <w:r>
        <w:separator/>
      </w:r>
    </w:p>
  </w:endnote>
  <w:endnote w:type="continuationSeparator" w:id="0">
    <w:p w14:paraId="244FFC2E" w14:textId="77777777" w:rsidR="00D228D8" w:rsidRDefault="00D22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E2FBA" w14:textId="77777777" w:rsidR="00FD5F91" w:rsidRDefault="00FD5F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E57CD" w14:textId="77777777" w:rsidR="00AB3599" w:rsidRPr="00AB3599" w:rsidRDefault="00FD5F91" w:rsidP="00574CB0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>
      <w:rPr>
        <w:b w:val="0"/>
        <w:sz w:val="16"/>
        <w:szCs w:val="16"/>
      </w:rPr>
      <w:t>© OCR June 2021 OCR Level 1 in IT User Skills ITQ</w:t>
    </w:r>
    <w:bookmarkEnd w:id="1"/>
    <w:r w:rsidR="00AB3599" w:rsidRPr="00AB3599">
      <w:rPr>
        <w:b w:val="0"/>
        <w:sz w:val="16"/>
        <w:szCs w:val="16"/>
      </w:rPr>
      <w:tab/>
      <w:t xml:space="preserve">Evidence Checklist and Evidence Guide for: Unit </w:t>
    </w:r>
    <w:r w:rsidR="00AB3599">
      <w:rPr>
        <w:b w:val="0"/>
        <w:sz w:val="16"/>
        <w:szCs w:val="16"/>
      </w:rPr>
      <w:t>18</w:t>
    </w:r>
    <w:r w:rsidR="00AB3599" w:rsidRPr="00AB3599">
      <w:rPr>
        <w:b w:val="0"/>
        <w:sz w:val="16"/>
        <w:szCs w:val="16"/>
      </w:rPr>
      <w:t xml:space="preserve">: </w:t>
    </w:r>
    <w:r w:rsidR="00AB3599">
      <w:rPr>
        <w:b w:val="0"/>
        <w:sz w:val="16"/>
        <w:szCs w:val="16"/>
      </w:rPr>
      <w:t xml:space="preserve">Database </w:t>
    </w:r>
    <w:r w:rsidR="00B713BA">
      <w:rPr>
        <w:b w:val="0"/>
        <w:sz w:val="16"/>
        <w:szCs w:val="16"/>
      </w:rPr>
      <w:t>s</w:t>
    </w:r>
    <w:r w:rsidR="00AB3599">
      <w:rPr>
        <w:b w:val="0"/>
        <w:sz w:val="16"/>
        <w:szCs w:val="16"/>
      </w:rPr>
      <w:t xml:space="preserve">oftware </w:t>
    </w:r>
    <w:r w:rsidR="00AB3599" w:rsidRPr="00AB3599">
      <w:rPr>
        <w:b w:val="0"/>
        <w:sz w:val="16"/>
        <w:szCs w:val="16"/>
      </w:rPr>
      <w:t xml:space="preserve">Level 1 (Credit Value </w:t>
    </w:r>
    <w:r w:rsidR="00AB3599">
      <w:rPr>
        <w:b w:val="0"/>
        <w:sz w:val="16"/>
        <w:szCs w:val="16"/>
      </w:rPr>
      <w:t>3</w:t>
    </w:r>
    <w:r w:rsidR="00AB3599" w:rsidRPr="00AB3599">
      <w:rPr>
        <w:b w:val="0"/>
        <w:sz w:val="16"/>
        <w:szCs w:val="16"/>
      </w:rPr>
      <w:t>)</w:t>
    </w:r>
    <w:r w:rsidR="00AB3599" w:rsidRPr="00AB3599">
      <w:rPr>
        <w:b w:val="0"/>
        <w:sz w:val="16"/>
        <w:szCs w:val="16"/>
      </w:rPr>
      <w:tab/>
    </w:r>
    <w:r w:rsidR="00AB3599">
      <w:rPr>
        <w:rStyle w:val="PageNumber"/>
        <w:rFonts w:cs="Times New Roman"/>
        <w:b w:val="0"/>
        <w:bCs w:val="0"/>
        <w:sz w:val="24"/>
        <w:szCs w:val="20"/>
      </w:rPr>
      <w:fldChar w:fldCharType="begin"/>
    </w:r>
    <w:r w:rsidR="00AB3599">
      <w:rPr>
        <w:rStyle w:val="PageNumber"/>
        <w:rFonts w:cs="Times New Roman"/>
        <w:b w:val="0"/>
        <w:bCs w:val="0"/>
        <w:sz w:val="24"/>
        <w:szCs w:val="20"/>
      </w:rPr>
      <w:instrText xml:space="preserve"> PAGE </w:instrText>
    </w:r>
    <w:r w:rsidR="00AB3599">
      <w:rPr>
        <w:rStyle w:val="PageNumber"/>
        <w:rFonts w:cs="Times New Roman"/>
        <w:b w:val="0"/>
        <w:bCs w:val="0"/>
        <w:sz w:val="24"/>
        <w:szCs w:val="20"/>
      </w:rPr>
      <w:fldChar w:fldCharType="separate"/>
    </w:r>
    <w:r w:rsidR="0078104A">
      <w:rPr>
        <w:rStyle w:val="PageNumber"/>
        <w:rFonts w:cs="Times New Roman"/>
        <w:b w:val="0"/>
        <w:bCs w:val="0"/>
        <w:noProof/>
        <w:sz w:val="24"/>
        <w:szCs w:val="20"/>
      </w:rPr>
      <w:t>3</w:t>
    </w:r>
    <w:r w:rsidR="00AB3599">
      <w:rPr>
        <w:rStyle w:val="PageNumber"/>
        <w:rFonts w:cs="Times New Roman"/>
        <w:b w:val="0"/>
        <w:bCs w:val="0"/>
        <w:sz w:val="24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EFEE7" w14:textId="77777777" w:rsidR="00FD5F91" w:rsidRDefault="00FD5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0BDF22" w14:textId="77777777" w:rsidR="00D228D8" w:rsidRDefault="00D228D8">
      <w:r>
        <w:separator/>
      </w:r>
    </w:p>
  </w:footnote>
  <w:footnote w:type="continuationSeparator" w:id="0">
    <w:p w14:paraId="76999D89" w14:textId="77777777" w:rsidR="00D228D8" w:rsidRDefault="00D22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A31E" w14:textId="77777777" w:rsidR="00FD5F91" w:rsidRDefault="00FD5F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B6220" w14:textId="77777777" w:rsidR="00FD5F91" w:rsidRDefault="00FD5F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A62D9" w14:textId="77777777" w:rsidR="00FD5F91" w:rsidRDefault="00FD5F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D43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DE29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9489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B882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9242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50D6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A2E8F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001F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E011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C74DF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7BE7B76"/>
    <w:multiLevelType w:val="hybridMultilevel"/>
    <w:tmpl w:val="7F321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14EF9"/>
    <w:multiLevelType w:val="hybridMultilevel"/>
    <w:tmpl w:val="C5FCE4FE"/>
    <w:lvl w:ilvl="0" w:tplc="F25408B4">
      <w:start w:val="1"/>
      <w:numFmt w:val="bullet"/>
      <w:lvlText w:val=""/>
      <w:lvlJc w:val="left"/>
      <w:pPr>
        <w:tabs>
          <w:tab w:val="num" w:pos="-357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A0639"/>
    <w:multiLevelType w:val="hybridMultilevel"/>
    <w:tmpl w:val="D50A6D9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C71B75"/>
    <w:multiLevelType w:val="hybridMultilevel"/>
    <w:tmpl w:val="50D44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3"/>
  </w:num>
  <w:num w:numId="9">
    <w:abstractNumId w:val="15"/>
  </w:num>
  <w:num w:numId="10">
    <w:abstractNumId w:val="14"/>
  </w:num>
  <w:num w:numId="11">
    <w:abstractNumId w:val="12"/>
  </w:num>
  <w:num w:numId="12">
    <w:abstractNumId w:val="1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F7D"/>
    <w:rsid w:val="0000436B"/>
    <w:rsid w:val="00030280"/>
    <w:rsid w:val="000367A7"/>
    <w:rsid w:val="00051146"/>
    <w:rsid w:val="0008605C"/>
    <w:rsid w:val="00096494"/>
    <w:rsid w:val="000C7CDD"/>
    <w:rsid w:val="000D0160"/>
    <w:rsid w:val="000D74B0"/>
    <w:rsid w:val="000E6251"/>
    <w:rsid w:val="00105500"/>
    <w:rsid w:val="001175DC"/>
    <w:rsid w:val="00133FDC"/>
    <w:rsid w:val="0013462D"/>
    <w:rsid w:val="001376AD"/>
    <w:rsid w:val="00145A91"/>
    <w:rsid w:val="001515FB"/>
    <w:rsid w:val="00157885"/>
    <w:rsid w:val="0016340E"/>
    <w:rsid w:val="001712CE"/>
    <w:rsid w:val="0019158E"/>
    <w:rsid w:val="001A67DA"/>
    <w:rsid w:val="001C4E7B"/>
    <w:rsid w:val="001D0960"/>
    <w:rsid w:val="001E40EF"/>
    <w:rsid w:val="001F481E"/>
    <w:rsid w:val="00213BC1"/>
    <w:rsid w:val="00223ACC"/>
    <w:rsid w:val="0022466D"/>
    <w:rsid w:val="00233B12"/>
    <w:rsid w:val="002350FB"/>
    <w:rsid w:val="00245BA1"/>
    <w:rsid w:val="00251FF3"/>
    <w:rsid w:val="0026600C"/>
    <w:rsid w:val="00283DAA"/>
    <w:rsid w:val="002C3526"/>
    <w:rsid w:val="002D2792"/>
    <w:rsid w:val="0031393A"/>
    <w:rsid w:val="003139C2"/>
    <w:rsid w:val="00314F3D"/>
    <w:rsid w:val="003474A3"/>
    <w:rsid w:val="00357358"/>
    <w:rsid w:val="00363BE9"/>
    <w:rsid w:val="00373247"/>
    <w:rsid w:val="003A2511"/>
    <w:rsid w:val="003B68A2"/>
    <w:rsid w:val="003C2504"/>
    <w:rsid w:val="003C64F0"/>
    <w:rsid w:val="003F1383"/>
    <w:rsid w:val="003F6221"/>
    <w:rsid w:val="003F7B3E"/>
    <w:rsid w:val="004035F9"/>
    <w:rsid w:val="0041367E"/>
    <w:rsid w:val="00435B26"/>
    <w:rsid w:val="00461787"/>
    <w:rsid w:val="0046542A"/>
    <w:rsid w:val="004712C1"/>
    <w:rsid w:val="00476EBD"/>
    <w:rsid w:val="00483A47"/>
    <w:rsid w:val="004A30B3"/>
    <w:rsid w:val="004A7417"/>
    <w:rsid w:val="004C4A43"/>
    <w:rsid w:val="004C529F"/>
    <w:rsid w:val="004C62D3"/>
    <w:rsid w:val="004D604E"/>
    <w:rsid w:val="004D6573"/>
    <w:rsid w:val="004E444C"/>
    <w:rsid w:val="004E659E"/>
    <w:rsid w:val="005174BC"/>
    <w:rsid w:val="005178F6"/>
    <w:rsid w:val="00532DDA"/>
    <w:rsid w:val="005408B7"/>
    <w:rsid w:val="0054329C"/>
    <w:rsid w:val="00557585"/>
    <w:rsid w:val="0056212E"/>
    <w:rsid w:val="0057118E"/>
    <w:rsid w:val="00574CB0"/>
    <w:rsid w:val="005E5C27"/>
    <w:rsid w:val="00631522"/>
    <w:rsid w:val="00640664"/>
    <w:rsid w:val="00640BF3"/>
    <w:rsid w:val="00643A03"/>
    <w:rsid w:val="0067431C"/>
    <w:rsid w:val="006776DC"/>
    <w:rsid w:val="00681AD7"/>
    <w:rsid w:val="00686F7D"/>
    <w:rsid w:val="006B253D"/>
    <w:rsid w:val="006B4C4E"/>
    <w:rsid w:val="006C6D98"/>
    <w:rsid w:val="006F0306"/>
    <w:rsid w:val="006F2C49"/>
    <w:rsid w:val="00704141"/>
    <w:rsid w:val="00722992"/>
    <w:rsid w:val="007272D3"/>
    <w:rsid w:val="00730859"/>
    <w:rsid w:val="007360DE"/>
    <w:rsid w:val="00740FE3"/>
    <w:rsid w:val="00773F4F"/>
    <w:rsid w:val="0078104A"/>
    <w:rsid w:val="00785B1A"/>
    <w:rsid w:val="007917CB"/>
    <w:rsid w:val="00793346"/>
    <w:rsid w:val="00794A32"/>
    <w:rsid w:val="007C3645"/>
    <w:rsid w:val="007D4E46"/>
    <w:rsid w:val="007D5D7B"/>
    <w:rsid w:val="007E13F3"/>
    <w:rsid w:val="007E2D5E"/>
    <w:rsid w:val="007F3FA7"/>
    <w:rsid w:val="00832EED"/>
    <w:rsid w:val="008530CD"/>
    <w:rsid w:val="00856DEC"/>
    <w:rsid w:val="008624DD"/>
    <w:rsid w:val="0086284A"/>
    <w:rsid w:val="00863FC5"/>
    <w:rsid w:val="008878D3"/>
    <w:rsid w:val="008908FF"/>
    <w:rsid w:val="0089110F"/>
    <w:rsid w:val="008A4947"/>
    <w:rsid w:val="008B4B95"/>
    <w:rsid w:val="008E31ED"/>
    <w:rsid w:val="008E4A7F"/>
    <w:rsid w:val="0090659A"/>
    <w:rsid w:val="00913555"/>
    <w:rsid w:val="00917151"/>
    <w:rsid w:val="00927152"/>
    <w:rsid w:val="009620A8"/>
    <w:rsid w:val="00962BC6"/>
    <w:rsid w:val="00965A75"/>
    <w:rsid w:val="00973FDC"/>
    <w:rsid w:val="00974C2A"/>
    <w:rsid w:val="00990A6D"/>
    <w:rsid w:val="00990A72"/>
    <w:rsid w:val="009B7D88"/>
    <w:rsid w:val="009C108C"/>
    <w:rsid w:val="009E3F77"/>
    <w:rsid w:val="00A059C3"/>
    <w:rsid w:val="00A10480"/>
    <w:rsid w:val="00A2009E"/>
    <w:rsid w:val="00A31C61"/>
    <w:rsid w:val="00A3241A"/>
    <w:rsid w:val="00A4370C"/>
    <w:rsid w:val="00A46EAA"/>
    <w:rsid w:val="00A642F5"/>
    <w:rsid w:val="00A671DF"/>
    <w:rsid w:val="00A73594"/>
    <w:rsid w:val="00A77F61"/>
    <w:rsid w:val="00A80A10"/>
    <w:rsid w:val="00A82E39"/>
    <w:rsid w:val="00A82E8A"/>
    <w:rsid w:val="00A91782"/>
    <w:rsid w:val="00AB1255"/>
    <w:rsid w:val="00AB3599"/>
    <w:rsid w:val="00AC0764"/>
    <w:rsid w:val="00AC54A7"/>
    <w:rsid w:val="00AD72CD"/>
    <w:rsid w:val="00B03E81"/>
    <w:rsid w:val="00B175E9"/>
    <w:rsid w:val="00B257EA"/>
    <w:rsid w:val="00B45B13"/>
    <w:rsid w:val="00B54F0B"/>
    <w:rsid w:val="00B713BA"/>
    <w:rsid w:val="00B93DC0"/>
    <w:rsid w:val="00BA357B"/>
    <w:rsid w:val="00BB1A08"/>
    <w:rsid w:val="00BC48E9"/>
    <w:rsid w:val="00BD734F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A5334"/>
    <w:rsid w:val="00CA69D5"/>
    <w:rsid w:val="00CD1748"/>
    <w:rsid w:val="00CE3754"/>
    <w:rsid w:val="00CF0846"/>
    <w:rsid w:val="00CF0AAE"/>
    <w:rsid w:val="00CF0CC0"/>
    <w:rsid w:val="00CF21F9"/>
    <w:rsid w:val="00CF439B"/>
    <w:rsid w:val="00CF55DA"/>
    <w:rsid w:val="00D11A9F"/>
    <w:rsid w:val="00D11DBD"/>
    <w:rsid w:val="00D13960"/>
    <w:rsid w:val="00D171C2"/>
    <w:rsid w:val="00D228D8"/>
    <w:rsid w:val="00D43726"/>
    <w:rsid w:val="00DA78B6"/>
    <w:rsid w:val="00DD15CB"/>
    <w:rsid w:val="00DD4398"/>
    <w:rsid w:val="00DD4B83"/>
    <w:rsid w:val="00DD70A0"/>
    <w:rsid w:val="00DF477E"/>
    <w:rsid w:val="00DF720A"/>
    <w:rsid w:val="00E14489"/>
    <w:rsid w:val="00E21495"/>
    <w:rsid w:val="00E764B7"/>
    <w:rsid w:val="00E85712"/>
    <w:rsid w:val="00E95412"/>
    <w:rsid w:val="00E976EA"/>
    <w:rsid w:val="00EA5EAC"/>
    <w:rsid w:val="00ED02F4"/>
    <w:rsid w:val="00ED4EAF"/>
    <w:rsid w:val="00EE3880"/>
    <w:rsid w:val="00EF4ABA"/>
    <w:rsid w:val="00F00677"/>
    <w:rsid w:val="00F012A7"/>
    <w:rsid w:val="00F06D20"/>
    <w:rsid w:val="00F117F0"/>
    <w:rsid w:val="00F118DC"/>
    <w:rsid w:val="00F14E88"/>
    <w:rsid w:val="00F15611"/>
    <w:rsid w:val="00F36846"/>
    <w:rsid w:val="00F40640"/>
    <w:rsid w:val="00F41394"/>
    <w:rsid w:val="00F520C2"/>
    <w:rsid w:val="00FB4D1C"/>
    <w:rsid w:val="00FC18B1"/>
    <w:rsid w:val="00FC2DEF"/>
    <w:rsid w:val="00FD5F91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6C083E86"/>
  <w15:chartTrackingRefBased/>
  <w15:docId w15:val="{F6744E18-D375-4697-93B1-5C3D88041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1">
    <w:name w:val="Normal1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1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1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1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customStyle="1" w:styleId="Content">
    <w:name w:val="Content"/>
    <w:basedOn w:val="Normal"/>
    <w:rsid w:val="003F6221"/>
    <w:pPr>
      <w:widowControl w:val="0"/>
      <w:autoSpaceDE w:val="0"/>
      <w:autoSpaceDN w:val="0"/>
      <w:adjustRightInd w:val="0"/>
      <w:jc w:val="both"/>
    </w:pPr>
    <w:rPr>
      <w:rFonts w:cs="Arial"/>
      <w:color w:val="000000"/>
      <w:sz w:val="18"/>
      <w:szCs w:val="18"/>
    </w:rPr>
  </w:style>
  <w:style w:type="paragraph" w:styleId="ListParagraph">
    <w:name w:val="List Paragraph"/>
    <w:basedOn w:val="Normal"/>
    <w:qFormat/>
    <w:rsid w:val="00794A32"/>
    <w:pPr>
      <w:ind w:left="720"/>
      <w:contextualSpacing/>
    </w:pPr>
    <w:rPr>
      <w:rFonts w:cs="Arial"/>
      <w:sz w:val="22"/>
      <w:szCs w:val="22"/>
    </w:rPr>
  </w:style>
  <w:style w:type="paragraph" w:styleId="Header">
    <w:name w:val="header"/>
    <w:basedOn w:val="Normal"/>
    <w:rsid w:val="00AB35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B35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3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2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1 ITQ 2009</vt:lpstr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18 - Database software - Evidence checklist</dc:title>
  <dc:subject/>
  <dc:creator>Mary Bree</dc:creator>
  <cp:keywords>Evidence checklist</cp:keywords>
  <cp:lastModifiedBy>Mary Bree</cp:lastModifiedBy>
  <cp:revision>4</cp:revision>
  <cp:lastPrinted>2010-07-17T18:41:00Z</cp:lastPrinted>
  <dcterms:created xsi:type="dcterms:W3CDTF">2021-06-16T15:22:00Z</dcterms:created>
  <dcterms:modified xsi:type="dcterms:W3CDTF">2021-06-16T15:27:00Z</dcterms:modified>
</cp:coreProperties>
</file>